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FAA82" w14:textId="77777777" w:rsidR="0092475C" w:rsidRDefault="0092475C" w:rsidP="009247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PHILPOT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fl.1405)</w:t>
      </w:r>
    </w:p>
    <w:p w14:paraId="33BD3989" w14:textId="77777777" w:rsidR="0092475C" w:rsidRDefault="0092475C" w:rsidP="009247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Elstow</w:t>
      </w:r>
      <w:proofErr w:type="spellEnd"/>
      <w:r>
        <w:rPr>
          <w:rFonts w:ascii="Times New Roman" w:hAnsi="Times New Roman" w:cs="Times New Roman"/>
          <w:sz w:val="24"/>
          <w:szCs w:val="24"/>
        </w:rPr>
        <w:t>, Bedfordshire.</w:t>
      </w:r>
    </w:p>
    <w:p w14:paraId="7D54FD5B" w14:textId="77777777" w:rsidR="0092475C" w:rsidRDefault="0092475C" w:rsidP="0092475C">
      <w:pPr>
        <w:rPr>
          <w:rFonts w:ascii="Times New Roman" w:hAnsi="Times New Roman" w:cs="Times New Roman"/>
          <w:sz w:val="24"/>
          <w:szCs w:val="24"/>
        </w:rPr>
      </w:pPr>
    </w:p>
    <w:p w14:paraId="40887BED" w14:textId="77777777" w:rsidR="0092475C" w:rsidRDefault="0092475C" w:rsidP="0092475C">
      <w:pPr>
        <w:rPr>
          <w:rFonts w:ascii="Times New Roman" w:hAnsi="Times New Roman" w:cs="Times New Roman"/>
          <w:sz w:val="24"/>
          <w:szCs w:val="24"/>
        </w:rPr>
      </w:pPr>
    </w:p>
    <w:p w14:paraId="4F071447" w14:textId="77777777" w:rsidR="0092475C" w:rsidRDefault="0092475C" w:rsidP="009247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John(q.v.).</w:t>
      </w:r>
    </w:p>
    <w:p w14:paraId="5DA1D82F" w14:textId="77777777" w:rsidR="0092475C" w:rsidRDefault="0092475C" w:rsidP="009247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Register of Bishop Philip </w:t>
      </w:r>
      <w:proofErr w:type="spellStart"/>
      <w:r>
        <w:rPr>
          <w:rFonts w:ascii="Times New Roman" w:hAnsi="Times New Roman" w:cs="Times New Roman"/>
          <w:sz w:val="24"/>
          <w:szCs w:val="24"/>
        </w:rPr>
        <w:t>Repingdon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1405-1419” ed. Margaret </w:t>
      </w:r>
    </w:p>
    <w:p w14:paraId="24EF6E99" w14:textId="77777777" w:rsidR="0092475C" w:rsidRDefault="0092475C" w:rsidP="009247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Archer, pub. Lincoln Record Society 1962 vol.1 p.32)</w:t>
      </w:r>
    </w:p>
    <w:p w14:paraId="1072B029" w14:textId="77777777" w:rsidR="0092475C" w:rsidRDefault="0092475C" w:rsidP="0092475C">
      <w:pPr>
        <w:rPr>
          <w:rFonts w:ascii="Times New Roman" w:hAnsi="Times New Roman" w:cs="Times New Roman"/>
          <w:sz w:val="24"/>
          <w:szCs w:val="24"/>
        </w:rPr>
      </w:pPr>
    </w:p>
    <w:p w14:paraId="1ADCE0CD" w14:textId="77777777" w:rsidR="0092475C" w:rsidRDefault="0092475C" w:rsidP="0092475C">
      <w:pPr>
        <w:rPr>
          <w:rFonts w:ascii="Times New Roman" w:hAnsi="Times New Roman" w:cs="Times New Roman"/>
          <w:sz w:val="24"/>
          <w:szCs w:val="24"/>
        </w:rPr>
      </w:pPr>
    </w:p>
    <w:p w14:paraId="26A8CC06" w14:textId="77777777" w:rsidR="0092475C" w:rsidRDefault="0092475C" w:rsidP="009247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Jun.</w:t>
      </w:r>
      <w:r>
        <w:rPr>
          <w:rFonts w:ascii="Times New Roman" w:hAnsi="Times New Roman" w:cs="Times New Roman"/>
          <w:sz w:val="24"/>
          <w:szCs w:val="24"/>
        </w:rPr>
        <w:tab/>
        <w:t>1405</w:t>
      </w:r>
      <w:r>
        <w:rPr>
          <w:rFonts w:ascii="Times New Roman" w:hAnsi="Times New Roman" w:cs="Times New Roman"/>
          <w:sz w:val="24"/>
          <w:szCs w:val="24"/>
        </w:rPr>
        <w:tab/>
        <w:t>They were licensed for an oratory.   (ibid.)</w:t>
      </w:r>
    </w:p>
    <w:p w14:paraId="34A7DAD2" w14:textId="77777777" w:rsidR="0092475C" w:rsidRDefault="0092475C" w:rsidP="0092475C">
      <w:pPr>
        <w:rPr>
          <w:rFonts w:ascii="Times New Roman" w:hAnsi="Times New Roman" w:cs="Times New Roman"/>
          <w:sz w:val="24"/>
          <w:szCs w:val="24"/>
        </w:rPr>
      </w:pPr>
    </w:p>
    <w:p w14:paraId="26827F8F" w14:textId="77777777" w:rsidR="0092475C" w:rsidRDefault="0092475C" w:rsidP="0092475C">
      <w:pPr>
        <w:rPr>
          <w:rFonts w:ascii="Times New Roman" w:hAnsi="Times New Roman" w:cs="Times New Roman"/>
          <w:sz w:val="24"/>
          <w:szCs w:val="24"/>
        </w:rPr>
      </w:pPr>
    </w:p>
    <w:p w14:paraId="77645F8C" w14:textId="77777777" w:rsidR="0092475C" w:rsidRDefault="0092475C" w:rsidP="009247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November 2022</w:t>
      </w:r>
    </w:p>
    <w:p w14:paraId="0A4AF9F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45FDE" w14:textId="77777777" w:rsidR="00F10E17" w:rsidRDefault="00F10E17" w:rsidP="009139A6">
      <w:r>
        <w:separator/>
      </w:r>
    </w:p>
  </w:endnote>
  <w:endnote w:type="continuationSeparator" w:id="0">
    <w:p w14:paraId="0FC9C7C2" w14:textId="77777777" w:rsidR="00F10E17" w:rsidRDefault="00F10E1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EC2A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492C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3AC8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299FF" w14:textId="77777777" w:rsidR="00F10E17" w:rsidRDefault="00F10E17" w:rsidP="009139A6">
      <w:r>
        <w:separator/>
      </w:r>
    </w:p>
  </w:footnote>
  <w:footnote w:type="continuationSeparator" w:id="0">
    <w:p w14:paraId="40DF7AF5" w14:textId="77777777" w:rsidR="00F10E17" w:rsidRDefault="00F10E1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B749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BEF4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8C61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75C"/>
    <w:rsid w:val="000666E0"/>
    <w:rsid w:val="002510B7"/>
    <w:rsid w:val="005C130B"/>
    <w:rsid w:val="00826F5C"/>
    <w:rsid w:val="009139A6"/>
    <w:rsid w:val="0092475C"/>
    <w:rsid w:val="009448BB"/>
    <w:rsid w:val="00947624"/>
    <w:rsid w:val="00A3176C"/>
    <w:rsid w:val="00AE65F8"/>
    <w:rsid w:val="00BA00AB"/>
    <w:rsid w:val="00CB4ED9"/>
    <w:rsid w:val="00EB3209"/>
    <w:rsid w:val="00F10E17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97ACDC"/>
  <w15:chartTrackingRefBased/>
  <w15:docId w15:val="{96477D4F-E16B-4FD0-9B23-4E3FD6568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475C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2023-03-06T21:53:00Z</dcterms:created>
  <dcterms:modified xsi:type="dcterms:W3CDTF">2023-03-06T21:54:00Z</dcterms:modified>
</cp:coreProperties>
</file>